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8CB" w:rsidRPr="00545F11" w:rsidRDefault="008648CB">
      <w:r w:rsidRPr="00545F11">
        <w:t xml:space="preserve">Captions for </w:t>
      </w:r>
      <w:r>
        <w:t xml:space="preserve">50 </w:t>
      </w:r>
      <w:r w:rsidRPr="00545F11">
        <w:t>pictures on EU Cooperation with the Republic of Mali.</w:t>
      </w:r>
    </w:p>
    <w:p w:rsidR="008648CB" w:rsidRPr="00545F11" w:rsidRDefault="008648CB">
      <w:r w:rsidRPr="00545F11">
        <w:t>All pictures taken between April 30th 2013 and May 03rd 2013.</w:t>
      </w:r>
    </w:p>
    <w:p w:rsidR="008648CB" w:rsidRPr="00545F11" w:rsidRDefault="008648CB">
      <w:r w:rsidRPr="00545F11">
        <w:t>Photographer : Arnaud Zajtman</w:t>
      </w:r>
    </w:p>
    <w:p w:rsidR="008648CB" w:rsidRPr="00545F11" w:rsidRDefault="008648CB">
      <w:r w:rsidRPr="00545F11">
        <w:t>Free of rights.</w:t>
      </w:r>
    </w:p>
    <w:p w:rsidR="008648CB" w:rsidRPr="00545F11" w:rsidRDefault="008648CB"/>
    <w:p w:rsidR="008648CB" w:rsidRPr="00545F11" w:rsidRDefault="008648CB">
      <w:r w:rsidRPr="00545F11">
        <w:t>1. A farmer in his field, Ouelessebougou</w:t>
      </w:r>
    </w:p>
    <w:p w:rsidR="008648CB" w:rsidRPr="00545F11" w:rsidRDefault="008648CB">
      <w:r w:rsidRPr="00545F11">
        <w:t>A farmer in his field of Ouelessebougou, area of Segou, Mali. May 3rd 2013.</w:t>
      </w:r>
      <w:r w:rsidRPr="00545F11">
        <w:br/>
        <w:t xml:space="preserve">Following last year’s poor rainfall, farmers of this region receive support from a joint programme operated by the EU and the World Food Programme, allowing farming activities to resume. </w:t>
      </w:r>
    </w:p>
    <w:p w:rsidR="008648CB" w:rsidRPr="00545F11" w:rsidRDefault="008648CB"/>
    <w:p w:rsidR="008648CB" w:rsidRPr="00545F11" w:rsidRDefault="008648CB">
      <w:r w:rsidRPr="00545F11">
        <w:t>Un fermier dans son champ, région de Ségou, Mali. 3 Mai 2013</w:t>
      </w:r>
    </w:p>
    <w:p w:rsidR="008648CB" w:rsidRPr="00545F11" w:rsidRDefault="008648CB">
      <w:r w:rsidRPr="00545F11">
        <w:t xml:space="preserve">Les fermiers de cette région bénéficient d’un programme conjoint de l’UE et du Programme Alimentaire Mondial qui a permis la reprise des activités agricoles malgré les faibles pluies de 2012. </w:t>
      </w:r>
    </w:p>
    <w:p w:rsidR="008648CB" w:rsidRPr="00545F11" w:rsidRDefault="008648CB"/>
    <w:p w:rsidR="008648CB" w:rsidRPr="00545F11" w:rsidRDefault="008648CB">
      <w:r w:rsidRPr="00545F11">
        <w:t>2. A woman receives money :</w:t>
      </w:r>
    </w:p>
    <w:p w:rsidR="008648CB" w:rsidRPr="00545F11" w:rsidRDefault="008648CB">
      <w:r w:rsidRPr="00545F11">
        <w:t>A woman receives money as part of a joint EU-WFP cash for work programme, Ouelessebougou, area of Segou, Mali. May 3rd 2013.</w:t>
      </w:r>
    </w:p>
    <w:p w:rsidR="008648CB" w:rsidRPr="00545F11" w:rsidRDefault="008648CB">
      <w:r w:rsidRPr="00545F11">
        <w:t>Une femme reçoit de l’argent dans le cadre d’un programme « Argent contre travail » sponsorisé par l’Union Européenne et le Programme Alimentaire Mondial. Ouelessebougou, région de Segou, Mali. 3 Mai 2013.</w:t>
      </w:r>
    </w:p>
    <w:p w:rsidR="008648CB" w:rsidRPr="00545F11" w:rsidRDefault="008648CB"/>
    <w:p w:rsidR="008648CB" w:rsidRPr="00545F11" w:rsidRDefault="008648CB">
      <w:r w:rsidRPr="00545F11">
        <w:t>3. A Woman waves at a lorry driver who reaches a EU-funded weigh bridge and road tool, Kati, Mali. May 2</w:t>
      </w:r>
      <w:r w:rsidRPr="00545F11">
        <w:rPr>
          <w:vertAlign w:val="superscript"/>
        </w:rPr>
        <w:t>nd</w:t>
      </w:r>
      <w:r w:rsidRPr="00545F11">
        <w:t xml:space="preserve"> 2013. </w:t>
      </w:r>
    </w:p>
    <w:p w:rsidR="008648CB" w:rsidRPr="00545F11" w:rsidRDefault="008648CB">
      <w:r w:rsidRPr="00545F11">
        <w:t xml:space="preserve">Une femme fait signe à un camion qui rejoint une station de pesage financée par l’UE. Kati, Mali, 2 Mai 2013. </w:t>
      </w:r>
    </w:p>
    <w:p w:rsidR="008648CB" w:rsidRPr="00545F11" w:rsidRDefault="008648CB"/>
    <w:p w:rsidR="008648CB" w:rsidRPr="00545F11" w:rsidRDefault="008648CB">
      <w:r w:rsidRPr="00545F11">
        <w:t>4. An oil truck on a road financed by the EU, Kati, Mali, May 2</w:t>
      </w:r>
      <w:r w:rsidRPr="00545F11">
        <w:rPr>
          <w:vertAlign w:val="superscript"/>
        </w:rPr>
        <w:t>nd</w:t>
      </w:r>
      <w:r w:rsidRPr="00545F11">
        <w:t xml:space="preserve"> 2013.</w:t>
      </w:r>
    </w:p>
    <w:p w:rsidR="008648CB" w:rsidRPr="00545F11" w:rsidRDefault="008648CB">
      <w:r w:rsidRPr="00545F11">
        <w:t>Un camion-citerne circule sur une route financée par l’UE, Kati, Mali, 2 mai 2013.</w:t>
      </w:r>
    </w:p>
    <w:p w:rsidR="008648CB" w:rsidRPr="00545F11" w:rsidRDefault="008648CB"/>
    <w:p w:rsidR="008648CB" w:rsidRPr="00545F11" w:rsidRDefault="008648CB">
      <w:r w:rsidRPr="00545F11">
        <w:t>5. Beneficiaires and aid worker of a EU –WFP food security program, Ouelessebougou (Bamako), Mali, May 3rd 2013.</w:t>
      </w:r>
    </w:p>
    <w:p w:rsidR="008648CB" w:rsidRPr="00545F11" w:rsidRDefault="008648CB">
      <w:r w:rsidRPr="00545F11">
        <w:t>Des bénéficiaires accompagnent une travailleuse humanitaire impliquée dans un programme de sécurité alimentaire financé par l’Union Européenne et organisé par le PAM. Ouelessebougou, région de Bamako, Mali, 3 mai 2013.</w:t>
      </w:r>
    </w:p>
    <w:p w:rsidR="008648CB" w:rsidRPr="00545F11" w:rsidRDefault="008648CB"/>
    <w:p w:rsidR="008648CB" w:rsidRPr="00545F11" w:rsidRDefault="008648CB">
      <w:r w:rsidRPr="00545F11">
        <w:t>6. Children with a donkey, Ouelessebougou, (Bamako), Mali, May 3rd 2013.</w:t>
      </w:r>
    </w:p>
    <w:p w:rsidR="008648CB" w:rsidRPr="00545F11" w:rsidRDefault="008648CB">
      <w:r w:rsidRPr="00545F11">
        <w:t>Des enfants avec un âne, Ouelessebougo, (Bamako), Mali. 3 mai 2013.</w:t>
      </w:r>
    </w:p>
    <w:p w:rsidR="008648CB" w:rsidRPr="00545F11" w:rsidRDefault="008648CB">
      <w:r w:rsidRPr="00545F11">
        <w:br/>
        <w:t>7. Cows graze on a dump, Bamako, Mali, May 2</w:t>
      </w:r>
      <w:r w:rsidRPr="00545F11">
        <w:rPr>
          <w:vertAlign w:val="superscript"/>
        </w:rPr>
        <w:t>nd</w:t>
      </w:r>
      <w:r w:rsidRPr="00545F11">
        <w:t xml:space="preserve"> 2013.</w:t>
      </w:r>
    </w:p>
    <w:p w:rsidR="008648CB" w:rsidRPr="00545F11" w:rsidRDefault="008648CB">
      <w:r w:rsidRPr="00545F11">
        <w:t>Des vaches paissent sur une décharge publique, Bamako, Mali, 2 mai 2013.</w:t>
      </w:r>
    </w:p>
    <w:p w:rsidR="008648CB" w:rsidRPr="00545F11" w:rsidRDefault="008648CB"/>
    <w:p w:rsidR="008648CB" w:rsidRPr="00545F11" w:rsidRDefault="008648CB">
      <w:r w:rsidRPr="00545F11">
        <w:t>8. Crop land and fallow land, area of Segou, Mali. May 1st 2013.</w:t>
      </w:r>
    </w:p>
    <w:p w:rsidR="008648CB" w:rsidRPr="00545F11" w:rsidRDefault="008648CB">
      <w:r w:rsidRPr="00545F11">
        <w:t>Terres cultivées et terres en jachère, région de Ségou, Mali, 01/05/2013.</w:t>
      </w:r>
    </w:p>
    <w:p w:rsidR="008648CB" w:rsidRPr="00545F11" w:rsidRDefault="008648CB">
      <w:r w:rsidRPr="00545F11">
        <w:t>9. Dump lay in the centre of Bamako, Mali. May 2</w:t>
      </w:r>
      <w:r w:rsidRPr="00545F11">
        <w:rPr>
          <w:vertAlign w:val="superscript"/>
        </w:rPr>
        <w:t>nd</w:t>
      </w:r>
      <w:r w:rsidRPr="00545F11">
        <w:t xml:space="preserve"> 2013. </w:t>
      </w:r>
    </w:p>
    <w:p w:rsidR="008648CB" w:rsidRPr="00545F11" w:rsidRDefault="008648CB">
      <w:r w:rsidRPr="00545F11">
        <w:t>Une décharge dans le centre de Bamako, Mali. 2 mai 2013.</w:t>
      </w:r>
    </w:p>
    <w:p w:rsidR="008648CB" w:rsidRPr="00545F11" w:rsidRDefault="008648CB"/>
    <w:p w:rsidR="008648CB" w:rsidRPr="00545F11" w:rsidRDefault="008648CB">
      <w:r w:rsidRPr="00545F11">
        <w:t>10. Employees in a plastic factory sort recycled plastic spoon. Bamako, Mali. May 2</w:t>
      </w:r>
      <w:r w:rsidRPr="00545F11">
        <w:rPr>
          <w:vertAlign w:val="superscript"/>
        </w:rPr>
        <w:t>nd</w:t>
      </w:r>
      <w:r w:rsidRPr="00545F11">
        <w:t xml:space="preserve"> 2013.</w:t>
      </w:r>
    </w:p>
    <w:p w:rsidR="008648CB" w:rsidRPr="00545F11" w:rsidRDefault="008648CB">
      <w:r w:rsidRPr="00545F11">
        <w:t>Les employés d’une usine de plastique classent des cuillères en plastique recyclées, Bamako, Mali, 2 Mai 2013.</w:t>
      </w:r>
    </w:p>
    <w:p w:rsidR="008648CB" w:rsidRPr="00545F11" w:rsidRDefault="008648CB"/>
    <w:p w:rsidR="008648CB" w:rsidRPr="00545F11" w:rsidRDefault="008648CB">
      <w:r w:rsidRPr="00545F11">
        <w:t>11. Officials of the village of Sassanding meet with Bertrand Soret, Chargé d’Affaires of the EU Delegation for Mali, area of Segou, 1st of May, 2013.</w:t>
      </w:r>
    </w:p>
    <w:p w:rsidR="008648CB" w:rsidRPr="00545F11" w:rsidRDefault="008648CB">
      <w:r w:rsidRPr="00545F11">
        <w:t>Les responsables de Sassanding et Bertrand Soret, Chargé d’Affaires de la Délégation de l’Union Européenne au Mali, Sassanding, région de Ségou, 01/05/2013.</w:t>
      </w:r>
    </w:p>
    <w:p w:rsidR="008648CB" w:rsidRPr="00545F11" w:rsidRDefault="008648CB"/>
    <w:p w:rsidR="008648CB" w:rsidRPr="00545F11" w:rsidRDefault="008648CB">
      <w:r w:rsidRPr="00545F11">
        <w:t>12. EU sponsored irrigation project, Segou, Mali, May 1st 2013.</w:t>
      </w:r>
    </w:p>
    <w:p w:rsidR="008648CB" w:rsidRPr="00545F11" w:rsidRDefault="008648CB">
      <w:r w:rsidRPr="00545F11">
        <w:t>Projet d’irrigation financé par l’UE, Segou, Mali, 01/05/2013.</w:t>
      </w:r>
    </w:p>
    <w:p w:rsidR="008648CB" w:rsidRPr="00545F11" w:rsidRDefault="008648CB"/>
    <w:p w:rsidR="008648CB" w:rsidRPr="00545F11" w:rsidRDefault="008648CB" w:rsidP="009A71B3">
      <w:r w:rsidRPr="00545F11">
        <w:t>13. Eu-sponsored cash for work programme, ouelessegougou, Mali.</w:t>
      </w:r>
    </w:p>
    <w:p w:rsidR="008648CB" w:rsidRPr="00545F11" w:rsidRDefault="008648CB" w:rsidP="009A71B3">
      <w:r w:rsidRPr="00545F11">
        <w:t>A woman receives money as part of a joint EU-WFP cash for work programme, Ouelessebougou, near Bamako, Mali. May 3rd 2013.</w:t>
      </w:r>
    </w:p>
    <w:p w:rsidR="008648CB" w:rsidRPr="00545F11" w:rsidRDefault="008648CB" w:rsidP="009A71B3">
      <w:r w:rsidRPr="00545F11">
        <w:t>Une femme reçoit de l’argent dans le cadre d’un programme « Argent contre travail » sponsorisé par l’Union Européenne et le Programme Alimentaire Mondial. Ouelessebougou, région de Bamako, Mali. 3 Mai 2013.</w:t>
      </w:r>
    </w:p>
    <w:p w:rsidR="008648CB" w:rsidRPr="00545F11" w:rsidRDefault="008648CB"/>
    <w:p w:rsidR="008648CB" w:rsidRPr="00545F11" w:rsidRDefault="008648CB">
      <w:r w:rsidRPr="00545F11">
        <w:t>14. EU sponsored irrigation project, Segou area, Mali, May 1st 2013.</w:t>
      </w:r>
    </w:p>
    <w:p w:rsidR="008648CB" w:rsidRPr="00545F11" w:rsidRDefault="008648CB">
      <w:r w:rsidRPr="00545F11">
        <w:t>Projet d’irrigation financé par l’UE, Segou, Mali, 01/05/2013.</w:t>
      </w:r>
    </w:p>
    <w:p w:rsidR="008648CB" w:rsidRPr="00545F11" w:rsidRDefault="008648CB"/>
    <w:p w:rsidR="008648CB" w:rsidRPr="00545F11" w:rsidRDefault="008648CB">
      <w:r w:rsidRPr="00545F11">
        <w:t>15. EU’s Chargé d’affaires :</w:t>
      </w:r>
    </w:p>
    <w:p w:rsidR="008648CB" w:rsidRPr="00545F11" w:rsidRDefault="008648CB">
      <w:r w:rsidRPr="00545F11">
        <w:t>EU Delegation for Mali’s Chargé d’Affaires Bertrand Soret discusses with Malian experts a EU sponsored irrigation project, Segou area , 01/05/2013.</w:t>
      </w:r>
    </w:p>
    <w:p w:rsidR="008648CB" w:rsidRPr="00545F11" w:rsidRDefault="008648CB">
      <w:r w:rsidRPr="00545F11">
        <w:t>Bertrand Soret, Chargé d’Affaires de la Délégation UE au Mali parle avec des experts maliens d’un projet d’irrigation sponsorisé par l’UE, région de Ségou, 01/05/13.</w:t>
      </w:r>
    </w:p>
    <w:p w:rsidR="008648CB" w:rsidRPr="00545F11" w:rsidRDefault="008648CB">
      <w:r w:rsidRPr="00545F11">
        <w:br/>
        <w:t>16. Heavy loaded combi reaches the EU-sponsored weight bridge and road toll of Kati, 02/05/13</w:t>
      </w:r>
    </w:p>
    <w:p w:rsidR="008648CB" w:rsidRPr="00545F11" w:rsidRDefault="008648CB">
      <w:r w:rsidRPr="00545F11">
        <w:t>Des camionnettes chargées arrivent à la station de pesage de Kati, financée par l’UE, 02/05/13</w:t>
      </w:r>
    </w:p>
    <w:p w:rsidR="008648CB" w:rsidRPr="00545F11" w:rsidRDefault="008648CB"/>
    <w:p w:rsidR="008648CB" w:rsidRPr="00545F11" w:rsidRDefault="008648CB">
      <w:r w:rsidRPr="00545F11">
        <w:t>17. Kids recycle metal boxes on a dump, Bamako, Mali, 02/05/13/</w:t>
      </w:r>
    </w:p>
    <w:p w:rsidR="008648CB" w:rsidRPr="00545F11" w:rsidRDefault="008648CB">
      <w:r w:rsidRPr="00545F11">
        <w:t>Des enfants recyclent des boîte en métal sur une décharge, Bamako, Mali, 02/05/13.</w:t>
      </w:r>
    </w:p>
    <w:p w:rsidR="008648CB" w:rsidRPr="00545F11" w:rsidRDefault="008648CB"/>
    <w:p w:rsidR="008648CB" w:rsidRPr="00545F11" w:rsidRDefault="008648CB">
      <w:r w:rsidRPr="00545F11">
        <w:t>18. Malian children swim in a EU-sponsored channel, area of Segou, Mali, 01/05/13.</w:t>
      </w:r>
    </w:p>
    <w:p w:rsidR="008648CB" w:rsidRPr="00545F11" w:rsidRDefault="008648CB">
      <w:r w:rsidRPr="00545F11">
        <w:t>Des enfants nagent dans un canal, région de Ségou, Mali. 01/05/13</w:t>
      </w:r>
    </w:p>
    <w:p w:rsidR="008648CB" w:rsidRPr="00545F11" w:rsidRDefault="008648CB"/>
    <w:p w:rsidR="008648CB" w:rsidRPr="00545F11" w:rsidRDefault="008648CB">
      <w:r w:rsidRPr="00545F11">
        <w:t>19. Malian villagers benefit from a EU-sponsored drinkable water system, area of Segou, Mali, 01/05/13.</w:t>
      </w:r>
    </w:p>
    <w:p w:rsidR="008648CB" w:rsidRPr="00545F11" w:rsidRDefault="008648CB">
      <w:r w:rsidRPr="00545F11">
        <w:t>Des villageois bénéficient d’eau potable grâce à un financement de l’UE, région de Ségou, Mali, 01/05/13.</w:t>
      </w:r>
    </w:p>
    <w:p w:rsidR="008648CB" w:rsidRPr="00545F11" w:rsidRDefault="008648CB">
      <w:r w:rsidRPr="00545F11">
        <w:br/>
        <w:t>20. Malian women meet in front of a EU sponsored water tank, area of Segou, Mali, 01/05/13</w:t>
      </w:r>
    </w:p>
    <w:p w:rsidR="008648CB" w:rsidRPr="00545F11" w:rsidRDefault="008648CB">
      <w:r w:rsidRPr="00545F11">
        <w:t>Des femmes maliennes se retrouvent devant une citerne financée par l’UE, région de Ségou, Mali, 01/05/13.</w:t>
      </w:r>
    </w:p>
    <w:p w:rsidR="008648CB" w:rsidRPr="00545F11" w:rsidRDefault="008648CB">
      <w:r w:rsidRPr="00545F11">
        <w:br/>
        <w:t>21. Maternity 1:</w:t>
      </w:r>
    </w:p>
    <w:p w:rsidR="008648CB" w:rsidRPr="00545F11" w:rsidRDefault="008648CB">
      <w:r w:rsidRPr="00545F11">
        <w:t>Malian red cross woman train a student to become a midwife as part of a EU-sponsored programme, Bamako, Mali, 30/04/13.</w:t>
      </w:r>
    </w:p>
    <w:p w:rsidR="008648CB" w:rsidRPr="00545F11" w:rsidRDefault="008648CB">
      <w:r w:rsidRPr="00545F11">
        <w:t>Une femme de la Croix Rouge malienne forme une étudiante à la profession de sage-femme dans le cadre d’un programme financé par l’UE, Bamako, Mali, 30/04/13.</w:t>
      </w:r>
    </w:p>
    <w:p w:rsidR="008648CB" w:rsidRPr="00545F11" w:rsidRDefault="008648CB"/>
    <w:p w:rsidR="008648CB" w:rsidRPr="00545F11" w:rsidRDefault="008648CB">
      <w:r w:rsidRPr="00545F11">
        <w:t>22. Maternity2 : A newborn is measured in a maternity Ward of Bamako, Mali, 30/04/13.</w:t>
      </w:r>
    </w:p>
    <w:p w:rsidR="008648CB" w:rsidRPr="00545F11" w:rsidRDefault="008648CB">
      <w:r w:rsidRPr="00545F11">
        <w:t>Un nouveau-né est mesuré dans une maternité de Bamako, Mali, 30/04/13.</w:t>
      </w:r>
    </w:p>
    <w:p w:rsidR="008648CB" w:rsidRPr="00545F11" w:rsidRDefault="008648CB"/>
    <w:p w:rsidR="008648CB" w:rsidRPr="00545F11" w:rsidRDefault="008648CB">
      <w:r w:rsidRPr="00545F11">
        <w:t xml:space="preserve">23. maternity4 </w:t>
      </w:r>
    </w:p>
    <w:p w:rsidR="008648CB" w:rsidRPr="00545F11" w:rsidRDefault="008648CB">
      <w:r w:rsidRPr="00545F11">
        <w:t>A woman and her newly-born grand-daughter, Bamako, 30/04/13.</w:t>
      </w:r>
    </w:p>
    <w:p w:rsidR="008648CB" w:rsidRPr="00545F11" w:rsidRDefault="008648CB">
      <w:r w:rsidRPr="00545F11">
        <w:t>Une grand-mère et sa petite-fille tout juste née, Bamako, 30/04/13.</w:t>
      </w:r>
    </w:p>
    <w:p w:rsidR="008648CB" w:rsidRPr="00545F11" w:rsidRDefault="008648CB"/>
    <w:p w:rsidR="008648CB" w:rsidRPr="00545F11" w:rsidRDefault="008648CB">
      <w:r w:rsidRPr="00545F11">
        <w:t>24. Maternity5 : A woman and her newborn daughter, Bamako, 30/04/13.</w:t>
      </w:r>
    </w:p>
    <w:p w:rsidR="008648CB" w:rsidRPr="00545F11" w:rsidRDefault="008648CB">
      <w:r w:rsidRPr="00545F11">
        <w:t>Une femme et sa fille tout juste née, Bamako, 30/04/13.</w:t>
      </w:r>
    </w:p>
    <w:p w:rsidR="008648CB" w:rsidRPr="00545F11" w:rsidRDefault="008648CB"/>
    <w:p w:rsidR="008648CB" w:rsidRPr="00545F11" w:rsidRDefault="008648CB">
      <w:r w:rsidRPr="00545F11">
        <w:t>25. Officials adress traditional and religious leaders in a EU sponsored workshop to prepare élections, Bamako, 02nd May 2013</w:t>
      </w:r>
    </w:p>
    <w:p w:rsidR="008648CB" w:rsidRPr="00545F11" w:rsidRDefault="008648CB">
      <w:r w:rsidRPr="00545F11">
        <w:t>Des officiels s’adressent aux chefs traditionnels et aux leaders religieux lors d’un atelier préparatoire aux élections, Bamako, 02/05/13.</w:t>
      </w:r>
    </w:p>
    <w:p w:rsidR="008648CB" w:rsidRPr="00545F11" w:rsidRDefault="008648CB"/>
    <w:p w:rsidR="008648CB" w:rsidRPr="00545F11" w:rsidRDefault="008648CB">
      <w:r w:rsidRPr="00545F11">
        <w:t xml:space="preserve">26. People collect waste in Bamako, Mali, May 2nd 2013. </w:t>
      </w:r>
    </w:p>
    <w:p w:rsidR="008648CB" w:rsidRPr="00545F11" w:rsidRDefault="008648CB">
      <w:r w:rsidRPr="00545F11">
        <w:t>Des gens ramassent des ordures sur une décharge à Bamako, 02 mai 2013.</w:t>
      </w:r>
    </w:p>
    <w:p w:rsidR="008648CB" w:rsidRPr="00545F11" w:rsidRDefault="008648CB"/>
    <w:p w:rsidR="008648CB" w:rsidRPr="00545F11" w:rsidRDefault="008648CB">
      <w:r w:rsidRPr="00545F11">
        <w:t>27. People live by a dump, Bamako, Mali, May 2</w:t>
      </w:r>
      <w:r w:rsidRPr="00545F11">
        <w:rPr>
          <w:vertAlign w:val="superscript"/>
        </w:rPr>
        <w:t>nd</w:t>
      </w:r>
      <w:r w:rsidRPr="00545F11">
        <w:t xml:space="preserve">, 2013. </w:t>
      </w:r>
    </w:p>
    <w:p w:rsidR="008648CB" w:rsidRPr="00545F11" w:rsidRDefault="008648CB">
      <w:r w:rsidRPr="00545F11">
        <w:t>Des gens vivent une décharge, Bamako, Mali, 02 may 2013.</w:t>
      </w:r>
    </w:p>
    <w:p w:rsidR="008648CB" w:rsidRPr="00545F11" w:rsidRDefault="008648CB"/>
    <w:p w:rsidR="008648CB" w:rsidRPr="00545F11" w:rsidRDefault="008648CB">
      <w:r w:rsidRPr="00545F11">
        <w:t>28. People throw waste on a dump, Bamako, Mali May 2</w:t>
      </w:r>
      <w:r w:rsidRPr="00545F11">
        <w:rPr>
          <w:vertAlign w:val="superscript"/>
        </w:rPr>
        <w:t xml:space="preserve">nd, </w:t>
      </w:r>
      <w:r w:rsidRPr="00545F11">
        <w:t>2013.</w:t>
      </w:r>
    </w:p>
    <w:p w:rsidR="008648CB" w:rsidRPr="00545F11" w:rsidRDefault="008648CB">
      <w:r w:rsidRPr="00545F11">
        <w:t>Des gens jettent des ordures dans une décharge, Bamako, Mali, 02/05/2013.</w:t>
      </w:r>
    </w:p>
    <w:p w:rsidR="008648CB" w:rsidRPr="00545F11" w:rsidRDefault="008648CB"/>
    <w:p w:rsidR="008648CB" w:rsidRPr="00545F11" w:rsidRDefault="008648CB">
      <w:r w:rsidRPr="00545F11">
        <w:t>29. A truck loaded with recycled plastic goods, Bamako, Mali, May 2</w:t>
      </w:r>
      <w:r w:rsidRPr="00545F11">
        <w:rPr>
          <w:vertAlign w:val="superscript"/>
        </w:rPr>
        <w:t xml:space="preserve">nd, </w:t>
      </w:r>
      <w:r w:rsidRPr="00545F11">
        <w:t>2013.</w:t>
      </w:r>
    </w:p>
    <w:p w:rsidR="008648CB" w:rsidRPr="00545F11" w:rsidRDefault="008648CB">
      <w:r w:rsidRPr="00545F11">
        <w:t>Une camionnette est chargée d’objets en plastique recyclés, Bamako, Mali, 02/05/2013.</w:t>
      </w:r>
    </w:p>
    <w:p w:rsidR="008648CB" w:rsidRPr="00545F11" w:rsidRDefault="008648CB"/>
    <w:p w:rsidR="008648CB" w:rsidRPr="00545F11" w:rsidRDefault="008648CB">
      <w:r w:rsidRPr="00545F11">
        <w:t>30. Trucks at the EU-sponsored road toll of Kati, Mali, May 2</w:t>
      </w:r>
      <w:r w:rsidRPr="00545F11">
        <w:rPr>
          <w:vertAlign w:val="superscript"/>
        </w:rPr>
        <w:t>nd</w:t>
      </w:r>
      <w:r w:rsidRPr="00545F11">
        <w:t xml:space="preserve"> 2013.</w:t>
      </w:r>
    </w:p>
    <w:p w:rsidR="008648CB" w:rsidRPr="00545F11" w:rsidRDefault="008648CB">
      <w:r w:rsidRPr="00545F11">
        <w:t>Des camions attendent au péage de Kati, sponsorisé par l’Union Européenne, 02/05/13.</w:t>
      </w:r>
    </w:p>
    <w:p w:rsidR="008648CB" w:rsidRPr="00545F11" w:rsidRDefault="008648CB"/>
    <w:p w:rsidR="008648CB" w:rsidRPr="00545F11" w:rsidRDefault="008648CB">
      <w:pPr>
        <w:rPr>
          <w:color w:val="000000"/>
        </w:rPr>
      </w:pPr>
      <w:r w:rsidRPr="00545F11">
        <w:t xml:space="preserve">31. </w:t>
      </w:r>
      <w:r w:rsidRPr="00545F11">
        <w:rPr>
          <w:color w:val="000000"/>
        </w:rPr>
        <w:t>Three colleagues stand in front of a trolley loaded with recyclable plastic waste, Bamako, Mali, 02/05/13.</w:t>
      </w:r>
    </w:p>
    <w:p w:rsidR="008648CB" w:rsidRPr="00545F11" w:rsidRDefault="008648CB">
      <w:pPr>
        <w:rPr>
          <w:color w:val="000000"/>
        </w:rPr>
      </w:pPr>
      <w:r w:rsidRPr="00545F11">
        <w:rPr>
          <w:color w:val="000000"/>
        </w:rPr>
        <w:t>Trois collègues devant leur charrette remplie d’ordure, Bamako, Mali, 02/05/13.</w:t>
      </w:r>
    </w:p>
    <w:p w:rsidR="008648CB" w:rsidRPr="00545F11" w:rsidRDefault="008648CB">
      <w:pPr>
        <w:rPr>
          <w:color w:val="000000"/>
        </w:rPr>
      </w:pPr>
    </w:p>
    <w:p w:rsidR="008648CB" w:rsidRPr="00545F11" w:rsidRDefault="008648CB">
      <w:pPr>
        <w:rPr>
          <w:color w:val="000000"/>
        </w:rPr>
      </w:pPr>
      <w:r w:rsidRPr="00545F11">
        <w:rPr>
          <w:color w:val="000000"/>
        </w:rPr>
        <w:t>32. Two farmers in their field, Ouéléssebougou, Mali, 03/05/2013.</w:t>
      </w:r>
    </w:p>
    <w:p w:rsidR="008648CB" w:rsidRPr="00545F11" w:rsidRDefault="008648CB">
      <w:r w:rsidRPr="00545F11">
        <w:rPr>
          <w:color w:val="000000"/>
        </w:rPr>
        <w:t>Deux fermiers dans leur champ, Ouelessebougou, Mali, 03/05/2103.</w:t>
      </w:r>
    </w:p>
    <w:p w:rsidR="008648CB" w:rsidRPr="00545F11" w:rsidRDefault="008648CB"/>
    <w:p w:rsidR="008648CB" w:rsidRPr="00545F11" w:rsidRDefault="008648CB">
      <w:pPr>
        <w:rPr>
          <w:color w:val="000000"/>
        </w:rPr>
      </w:pPr>
      <w:r w:rsidRPr="00545F11">
        <w:t xml:space="preserve">33. </w:t>
      </w:r>
      <w:r w:rsidRPr="00545F11">
        <w:rPr>
          <w:color w:val="000000"/>
        </w:rPr>
        <w:t>Woman in charge of a EU sponsored well, Sassandengé, area of Segou, Mali, May 1st 2013.</w:t>
      </w:r>
    </w:p>
    <w:p w:rsidR="008648CB" w:rsidRPr="00545F11" w:rsidRDefault="008648CB">
      <w:pPr>
        <w:rPr>
          <w:color w:val="000000"/>
        </w:rPr>
      </w:pPr>
      <w:r w:rsidRPr="00545F11">
        <w:rPr>
          <w:color w:val="000000"/>
        </w:rPr>
        <w:t>Une femme responsable d’un puits financé par l’Union Européenne, Sassandengé, région de Ségou, Mali, 01/05/2013.</w:t>
      </w:r>
    </w:p>
    <w:p w:rsidR="008648CB" w:rsidRPr="00545F11" w:rsidRDefault="008648CB">
      <w:pPr>
        <w:rPr>
          <w:color w:val="000000"/>
        </w:rPr>
      </w:pPr>
    </w:p>
    <w:p w:rsidR="008648CB" w:rsidRPr="00545F11" w:rsidRDefault="008648CB">
      <w:pPr>
        <w:rPr>
          <w:color w:val="000000"/>
        </w:rPr>
      </w:pPr>
      <w:r w:rsidRPr="00545F11">
        <w:rPr>
          <w:color w:val="000000"/>
        </w:rPr>
        <w:t>34. Women take part to a EU-sponsored farming programme, Ouelessebougou, Mali, 03/05/2013.</w:t>
      </w:r>
    </w:p>
    <w:p w:rsidR="008648CB" w:rsidRPr="00545F11" w:rsidRDefault="008648CB">
      <w:r w:rsidRPr="00545F11">
        <w:rPr>
          <w:color w:val="000000"/>
        </w:rPr>
        <w:t>Des femmes participent à un programme agricole financé par l’Union Européenne, Ouelessebougou, Mali, 03/05/13.</w:t>
      </w:r>
    </w:p>
    <w:p w:rsidR="008648CB" w:rsidRPr="00545F11" w:rsidRDefault="008648CB"/>
    <w:p w:rsidR="008648CB" w:rsidRPr="00545F11" w:rsidRDefault="008648CB">
      <w:r w:rsidRPr="00545F11">
        <w:t>35. Women by a EU sponsored well, Sassandenge, near Segou, Mali, May 1st 2013.</w:t>
      </w:r>
    </w:p>
    <w:p w:rsidR="008648CB" w:rsidRPr="00545F11" w:rsidRDefault="008648CB">
      <w:r w:rsidRPr="00545F11">
        <w:t>Des femmes près d’un puits financé par l’Union Européenne, Sassandenge, près de Ségou, Mali, 01/05/2013.</w:t>
      </w:r>
    </w:p>
    <w:p w:rsidR="008648CB" w:rsidRPr="00545F11" w:rsidRDefault="008648CB"/>
    <w:p w:rsidR="008648CB" w:rsidRPr="00545F11" w:rsidRDefault="008648CB">
      <w:pPr>
        <w:rPr>
          <w:color w:val="000000"/>
        </w:rPr>
      </w:pPr>
      <w:r w:rsidRPr="00545F11">
        <w:t xml:space="preserve">36. </w:t>
      </w:r>
      <w:r w:rsidRPr="00545F11">
        <w:rPr>
          <w:color w:val="000000"/>
        </w:rPr>
        <w:t>Women by a well, Ouelessebougou, Mali, 03/05/2013.</w:t>
      </w:r>
    </w:p>
    <w:p w:rsidR="008648CB" w:rsidRPr="00545F11" w:rsidRDefault="008648CB">
      <w:pPr>
        <w:rPr>
          <w:color w:val="000000"/>
        </w:rPr>
      </w:pPr>
      <w:r w:rsidRPr="00545F11">
        <w:rPr>
          <w:color w:val="000000"/>
        </w:rPr>
        <w:t>Des femmes près d’un puits, Ouelessebougou, Mali, 03/05/2013.</w:t>
      </w:r>
    </w:p>
    <w:p w:rsidR="008648CB" w:rsidRPr="00545F11" w:rsidRDefault="008648CB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37. Women by a well, Ouelessebougou, Mali, 03/05/2013.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Des femmes près d’un puits, Ouelessebougou, Mali, 03/05/2013.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38. Women collect plastic on a dump, Bamako, Mali, 02/05/2013.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Des femmes récupèrent du plastique sur une décharge, Bamako, Mali, 02/05/2013.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39. Women dance and play music to support their farming husbands who take part to a EU sponsored farming programme, Ouelessebougou, Mali, 03/05/13.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Des femmes dansent et jouent de la musique pour soutenir leurs maris fermiers impliqués dans un projet agricole financé par l’UE, Ouelessebougou, Mali, 03/05/2013.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br/>
        <w:t>40. Women dance with a dog, as they celebrate a EU sponsored farming programme thanks to which even the dogs have put on weight, Ouelessebougou, Mali, 03/05/2013.</w:t>
      </w:r>
    </w:p>
    <w:p w:rsidR="008648CB" w:rsidRPr="00545F11" w:rsidRDefault="008648CB">
      <w:pPr>
        <w:rPr>
          <w:color w:val="000000"/>
        </w:rPr>
      </w:pPr>
      <w:r w:rsidRPr="00545F11">
        <w:rPr>
          <w:color w:val="000000"/>
        </w:rPr>
        <w:t>Des femmes font danser un chien alors qu’elles célèbrent un programme soutenu par l’UE grâce auquel « mêmes les chiens ont pris du poids », disent-elles, Ouelessebougou, Mali, 03/05/2013.</w:t>
      </w:r>
      <w:r w:rsidRPr="00545F11">
        <w:rPr>
          <w:color w:val="000000"/>
        </w:rPr>
        <w:br/>
      </w:r>
      <w:r w:rsidRPr="00545F11">
        <w:rPr>
          <w:color w:val="000000"/>
        </w:rPr>
        <w:br/>
      </w:r>
    </w:p>
    <w:p w:rsidR="008648CB" w:rsidRPr="00545F11" w:rsidRDefault="008648CB">
      <w:pPr>
        <w:rPr>
          <w:color w:val="000000"/>
        </w:rPr>
      </w:pPr>
      <w:r w:rsidRPr="00545F11">
        <w:rPr>
          <w:color w:val="000000"/>
        </w:rPr>
        <w:t>41. Women play music to support their farming husbands, Ouelessebougou, Mali, 03/05/2013.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Des femmes dansent et jouent de la musique pour soutenir leurs maris fermiers, Ouelessebougou, Mali, 03/05/2013.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42. Women queue in front of a EU sponsored well, Sassandenge, 01/05/2013.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Des femmes font la queue devant un puits financé par l’UE, Sassandenge, 01/05/2013.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43. women sing as they celebrate a EU-sponsored programme, Ouelessebougou, Mali, 03/05/2013.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Des femmes dansent en l’honneur d’un programme d’activités agricoles financé par l’UE, Ouelessebougou, Mali, 03/05/2013.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EU PHOTOS SUITE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44. A woman receives money, as part of a EU-sponsored cash for work programme, Ouelessebougou, Mali, 03/05/2013.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Une femme reçoit du cash, dans le cadre d’un programme d’argent contre travail, financé par l’UE, Ouelessebougou, Mali, 03/05/2013.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45. EU and WFP join hand to support food security, Ouelessebougou, Mali, 03/05/2013.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L’UE et le PAM travaillent ensemble sur un programme de sécurité alimentaire, Ouelessebougou, Mali, 03/05/2013.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46. EU sponsored irrigation project, area of Segou, Mali, 01/05/2013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Un projet d’irrigation financé par l’UE, région de Ségou, Mali, 01/05/2013.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47. Lorry pass by a EU-sponsored road toll, Kati, Mali, 02/05/2013.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Un camion passe par une station de péage financée par l’UE, Kati, Mali, 02/05/2013.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48. Malian women pass a EU-sponsored water tank in Djélibougou, Mali, 30/04/2013. The EU has funded a drinking water programme in that part of Mali.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Des femmes passent devant une citerne faisant partie d’un programme d’abduction d’eau potable financé par l’UE, Djélibougou, Mali, 30/04/2013.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49. Two farmers in their field, Ouelessebougou, Mali, 03/05/2013.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Deux fermiers dans leur champ, Ouelessebougou, Mali, 03/05/2013.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50. Women by a well, Ouelessebougou, Mali, 03/05/2013.</w:t>
      </w:r>
    </w:p>
    <w:p w:rsidR="008648CB" w:rsidRPr="00545F11" w:rsidRDefault="008648CB" w:rsidP="009576BF">
      <w:pPr>
        <w:rPr>
          <w:color w:val="000000"/>
        </w:rPr>
      </w:pPr>
      <w:r w:rsidRPr="00545F11">
        <w:rPr>
          <w:color w:val="000000"/>
        </w:rPr>
        <w:t>Des femmes devant un puits, Ouelessebougou, Mali, 03/05/2013.</w:t>
      </w: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 w:rsidP="009576BF">
      <w:pPr>
        <w:rPr>
          <w:color w:val="000000"/>
        </w:rPr>
      </w:pPr>
    </w:p>
    <w:p w:rsidR="008648CB" w:rsidRPr="00545F11" w:rsidRDefault="008648CB">
      <w:pPr>
        <w:rPr>
          <w:color w:val="000000"/>
        </w:rPr>
      </w:pPr>
    </w:p>
    <w:p w:rsidR="008648CB" w:rsidRPr="00545F11" w:rsidRDefault="008648CB">
      <w:pPr>
        <w:rPr>
          <w:color w:val="000000"/>
        </w:rPr>
      </w:pPr>
    </w:p>
    <w:sectPr w:rsidR="008648CB" w:rsidRPr="00545F11" w:rsidSect="00A11AC3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AC3"/>
    <w:rsid w:val="000A7CBD"/>
    <w:rsid w:val="001A0707"/>
    <w:rsid w:val="001D3D42"/>
    <w:rsid w:val="00224CC6"/>
    <w:rsid w:val="00481C2C"/>
    <w:rsid w:val="00545F11"/>
    <w:rsid w:val="00555185"/>
    <w:rsid w:val="00582CE9"/>
    <w:rsid w:val="005A0192"/>
    <w:rsid w:val="00747F2A"/>
    <w:rsid w:val="008648CB"/>
    <w:rsid w:val="009576BF"/>
    <w:rsid w:val="009A71B3"/>
    <w:rsid w:val="009F32A9"/>
    <w:rsid w:val="00A11AC3"/>
    <w:rsid w:val="00BB1E1F"/>
    <w:rsid w:val="00BE576B"/>
    <w:rsid w:val="00F9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  <w:rPr>
      <w:sz w:val="32"/>
      <w:szCs w:val="24"/>
      <w:lang w:val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16</Pages>
  <Words>1535</Words>
  <Characters>8756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Captions for 50 pictures on EU Cooperation with the Republic of Mali</dc:title>
  <dc:subject/>
  <dc:creator>Arnaud Zajtman</dc:creator>
  <cp:keywords/>
  <dc:description/>
  <cp:lastModifiedBy>boulika</cp:lastModifiedBy>
  <cp:revision>2</cp:revision>
  <dcterms:created xsi:type="dcterms:W3CDTF">2013-05-16T08:23:00Z</dcterms:created>
  <dcterms:modified xsi:type="dcterms:W3CDTF">2013-05-16T08:23:00Z</dcterms:modified>
</cp:coreProperties>
</file>